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BF83291" w14:textId="77777777" w:rsidR="0067400E" w:rsidRDefault="0067400E" w:rsidP="00BD6D17"/>
    <w:p w14:paraId="324FCB24" w14:textId="77777777" w:rsidR="00F6321E" w:rsidRDefault="00F6321E" w:rsidP="00BD6D17"/>
    <w:p w14:paraId="7DD40E17" w14:textId="77777777" w:rsidR="007A5312" w:rsidRDefault="007A5312" w:rsidP="007A5312">
      <w:r>
        <w:t>Ponudbo oddajamo za naslednje sklope (se označi z X):</w:t>
      </w:r>
    </w:p>
    <w:p w14:paraId="4B2D88DB" w14:textId="77777777" w:rsidR="007A5312" w:rsidRDefault="007A5312" w:rsidP="007A5312"/>
    <w:p w14:paraId="2CE8272E" w14:textId="77777777" w:rsidR="007A5312" w:rsidRDefault="007A5312" w:rsidP="007A5312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6133DF95" w14:textId="77777777" w:rsidR="007A5312" w:rsidRDefault="007A5312" w:rsidP="007A5312"/>
    <w:p w14:paraId="1E154919" w14:textId="77777777" w:rsidR="007A5312" w:rsidRDefault="007A5312" w:rsidP="007A5312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</w:p>
    <w:p w14:paraId="066578B3" w14:textId="77777777" w:rsidR="007A5312" w:rsidRPr="00A27367" w:rsidRDefault="007A5312" w:rsidP="00BD6D17"/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0D13B64B" w14:textId="77777777" w:rsidTr="00624504">
        <w:tc>
          <w:tcPr>
            <w:tcW w:w="826" w:type="dxa"/>
            <w:vAlign w:val="center"/>
          </w:tcPr>
          <w:p w14:paraId="6430736C" w14:textId="38A64611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6. </w:t>
            </w:r>
          </w:p>
        </w:tc>
        <w:tc>
          <w:tcPr>
            <w:tcW w:w="1890" w:type="dxa"/>
            <w:vAlign w:val="center"/>
          </w:tcPr>
          <w:p w14:paraId="31C8D4DF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09B324D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E56BCB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86530F3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238DC92A" w14:textId="77777777" w:rsidTr="00624504">
        <w:tc>
          <w:tcPr>
            <w:tcW w:w="826" w:type="dxa"/>
            <w:vAlign w:val="center"/>
          </w:tcPr>
          <w:p w14:paraId="6C15D683" w14:textId="6207C3A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7. </w:t>
            </w:r>
          </w:p>
        </w:tc>
        <w:tc>
          <w:tcPr>
            <w:tcW w:w="1890" w:type="dxa"/>
            <w:vAlign w:val="center"/>
          </w:tcPr>
          <w:p w14:paraId="1CD35A0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3316A8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D0886C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00E66E2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AA3D30">
        <w:trPr>
          <w:trHeight w:val="170"/>
        </w:trPr>
        <w:tc>
          <w:tcPr>
            <w:tcW w:w="4432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AA3D30">
        <w:trPr>
          <w:trHeight w:val="170"/>
        </w:trPr>
        <w:tc>
          <w:tcPr>
            <w:tcW w:w="4432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520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AA3D30">
        <w:trPr>
          <w:trHeight w:val="170"/>
        </w:trPr>
        <w:tc>
          <w:tcPr>
            <w:tcW w:w="4432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AA3D30">
        <w:trPr>
          <w:trHeight w:val="170"/>
        </w:trPr>
        <w:tc>
          <w:tcPr>
            <w:tcW w:w="4432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AA3D30">
        <w:trPr>
          <w:trHeight w:val="170"/>
        </w:trPr>
        <w:tc>
          <w:tcPr>
            <w:tcW w:w="4432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AA3D30">
        <w:trPr>
          <w:trHeight w:val="170"/>
        </w:trPr>
        <w:tc>
          <w:tcPr>
            <w:tcW w:w="4432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AA3D30">
        <w:trPr>
          <w:trHeight w:val="170"/>
        </w:trPr>
        <w:tc>
          <w:tcPr>
            <w:tcW w:w="4432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AA3D30">
        <w:trPr>
          <w:trHeight w:val="170"/>
        </w:trPr>
        <w:tc>
          <w:tcPr>
            <w:tcW w:w="4432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AA3D30">
        <w:trPr>
          <w:trHeight w:val="170"/>
        </w:trPr>
        <w:tc>
          <w:tcPr>
            <w:tcW w:w="4432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1ACC67C" w14:textId="77777777" w:rsidR="00240501" w:rsidRDefault="00240501" w:rsidP="00716764"/>
    <w:p w14:paraId="49A974CE" w14:textId="180E24F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ABD2B74" w14:textId="77777777" w:rsidR="00240501" w:rsidRDefault="00240501" w:rsidP="007A741F"/>
    <w:p w14:paraId="39F9F19D" w14:textId="77777777" w:rsidR="00240501" w:rsidRDefault="00240501" w:rsidP="007A741F"/>
    <w:p w14:paraId="35DC7628" w14:textId="3638BEBC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A3B5" w14:textId="77777777" w:rsidR="003C4BBB" w:rsidRDefault="003C4BBB" w:rsidP="00107834">
      <w:pPr>
        <w:spacing w:line="240" w:lineRule="auto"/>
      </w:pPr>
      <w:r>
        <w:separator/>
      </w:r>
    </w:p>
  </w:endnote>
  <w:endnote w:type="continuationSeparator" w:id="0">
    <w:p w14:paraId="33B204A4" w14:textId="77777777" w:rsidR="003C4BBB" w:rsidRDefault="003C4B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207E61B9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7A5312">
      <w:rPr>
        <w:rFonts w:cs="Arial"/>
        <w:sz w:val="16"/>
        <w:szCs w:val="16"/>
      </w:rPr>
      <w:t>1Me</w:t>
    </w:r>
    <w:r>
      <w:rPr>
        <w:rFonts w:cs="Arial"/>
        <w:sz w:val="16"/>
        <w:szCs w:val="16"/>
      </w:rPr>
      <w:t>/202</w:t>
    </w:r>
    <w:r w:rsidR="007A5312">
      <w:rPr>
        <w:rFonts w:cs="Arial"/>
        <w:sz w:val="16"/>
        <w:szCs w:val="16"/>
      </w:rPr>
      <w:t>6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79BF6" w14:textId="77777777" w:rsidR="003C4BBB" w:rsidRDefault="003C4BBB" w:rsidP="00107834">
      <w:pPr>
        <w:spacing w:line="240" w:lineRule="auto"/>
      </w:pPr>
      <w:r>
        <w:separator/>
      </w:r>
    </w:p>
  </w:footnote>
  <w:footnote w:type="continuationSeparator" w:id="0">
    <w:p w14:paraId="44CE81E2" w14:textId="77777777" w:rsidR="003C4BBB" w:rsidRDefault="003C4BBB" w:rsidP="00107834">
      <w:pPr>
        <w:spacing w:line="240" w:lineRule="auto"/>
      </w:pPr>
      <w:r>
        <w:continuationSeparator/>
      </w:r>
    </w:p>
  </w:footnote>
  <w:footnote w:id="1">
    <w:p w14:paraId="1AC778BA" w14:textId="014044EF" w:rsidR="004C1A9A" w:rsidRPr="00E8183C" w:rsidRDefault="004C1A9A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33DFD759" w:rsidR="009E410F" w:rsidRPr="00E8183C" w:rsidRDefault="009E410F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  <w:footnote w:id="3">
    <w:p w14:paraId="2AC86CDD" w14:textId="40E3DB73" w:rsidR="003E4EE3" w:rsidRPr="00E8183C" w:rsidRDefault="003E4EE3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0878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25862"/>
    <w:rsid w:val="00240501"/>
    <w:rsid w:val="002760F5"/>
    <w:rsid w:val="002B1500"/>
    <w:rsid w:val="002B3C9E"/>
    <w:rsid w:val="002B5236"/>
    <w:rsid w:val="002B75AF"/>
    <w:rsid w:val="002C3508"/>
    <w:rsid w:val="002C6F44"/>
    <w:rsid w:val="002E46CF"/>
    <w:rsid w:val="002E4C52"/>
    <w:rsid w:val="002E6BF5"/>
    <w:rsid w:val="002F7F9C"/>
    <w:rsid w:val="00314BF0"/>
    <w:rsid w:val="00382AAE"/>
    <w:rsid w:val="003960A2"/>
    <w:rsid w:val="003973E7"/>
    <w:rsid w:val="003A2683"/>
    <w:rsid w:val="003C340B"/>
    <w:rsid w:val="003C4092"/>
    <w:rsid w:val="003C4BBB"/>
    <w:rsid w:val="003C7DB9"/>
    <w:rsid w:val="003E3E9E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A5312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84CFE"/>
    <w:rsid w:val="00A85A11"/>
    <w:rsid w:val="00A92B8E"/>
    <w:rsid w:val="00AA2551"/>
    <w:rsid w:val="00AA3D30"/>
    <w:rsid w:val="00AB6E35"/>
    <w:rsid w:val="00AE0D23"/>
    <w:rsid w:val="00AE287E"/>
    <w:rsid w:val="00B144D9"/>
    <w:rsid w:val="00B26FAF"/>
    <w:rsid w:val="00B51631"/>
    <w:rsid w:val="00B52993"/>
    <w:rsid w:val="00B6087C"/>
    <w:rsid w:val="00B775C0"/>
    <w:rsid w:val="00B8153D"/>
    <w:rsid w:val="00B820BD"/>
    <w:rsid w:val="00B9494D"/>
    <w:rsid w:val="00B9508F"/>
    <w:rsid w:val="00B97798"/>
    <w:rsid w:val="00BD15D6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8183C"/>
    <w:rsid w:val="00EB6425"/>
    <w:rsid w:val="00EF0D79"/>
    <w:rsid w:val="00EF5B17"/>
    <w:rsid w:val="00F014F4"/>
    <w:rsid w:val="00F047FD"/>
    <w:rsid w:val="00F20662"/>
    <w:rsid w:val="00F25705"/>
    <w:rsid w:val="00F40D14"/>
    <w:rsid w:val="00F6321E"/>
    <w:rsid w:val="00F74A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98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39</cp:revision>
  <cp:lastPrinted>2023-06-09T08:10:00Z</cp:lastPrinted>
  <dcterms:created xsi:type="dcterms:W3CDTF">2022-02-04T06:53:00Z</dcterms:created>
  <dcterms:modified xsi:type="dcterms:W3CDTF">2026-01-30T06:39:00Z</dcterms:modified>
</cp:coreProperties>
</file>